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7139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LEDAR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618C6E79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Brewer.</w:t>
      </w:r>
    </w:p>
    <w:p w14:paraId="6376FED5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1B1A47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CBFB06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Gardeny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4D69D7DE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08B2C73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51896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000B" w14:textId="77777777" w:rsidR="00CE580D" w:rsidRDefault="00CE580D" w:rsidP="00CE5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36AF75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8CEF" w14:textId="77777777" w:rsidR="00CE580D" w:rsidRDefault="00CE580D" w:rsidP="009139A6">
      <w:r>
        <w:separator/>
      </w:r>
    </w:p>
  </w:endnote>
  <w:endnote w:type="continuationSeparator" w:id="0">
    <w:p w14:paraId="5EB35802" w14:textId="77777777" w:rsidR="00CE580D" w:rsidRDefault="00CE58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A7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C6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88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71F74" w14:textId="77777777" w:rsidR="00CE580D" w:rsidRDefault="00CE580D" w:rsidP="009139A6">
      <w:r>
        <w:separator/>
      </w:r>
    </w:p>
  </w:footnote>
  <w:footnote w:type="continuationSeparator" w:id="0">
    <w:p w14:paraId="6C23C8F9" w14:textId="77777777" w:rsidR="00CE580D" w:rsidRDefault="00CE58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57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A8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A5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80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580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38E55"/>
  <w15:chartTrackingRefBased/>
  <w15:docId w15:val="{FDA37DED-7FA2-4FAD-9B75-E0C928F0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58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2022-10-02T07:06:00Z</dcterms:created>
  <dcterms:modified xsi:type="dcterms:W3CDTF">2022-10-02T07:06:00Z</dcterms:modified>
</cp:coreProperties>
</file>